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AF861" w14:textId="62EFD938" w:rsidR="007532D1" w:rsidRPr="00743F5F" w:rsidRDefault="007532D1" w:rsidP="007532D1">
      <w:pPr>
        <w:pStyle w:val="Unittitle"/>
      </w:pPr>
      <w:r>
        <w:t xml:space="preserve">6. </w:t>
      </w:r>
      <w:r w:rsidR="000378D5">
        <w:t>Construction m</w:t>
      </w:r>
      <w:r>
        <w:t>easurement principles</w:t>
      </w:r>
    </w:p>
    <w:p w14:paraId="205093F1" w14:textId="0276BCBC" w:rsidR="007532D1" w:rsidRDefault="007532D1">
      <w:pPr>
        <w:pStyle w:val="Heading1"/>
      </w:pPr>
      <w:r>
        <w:t>Worksheet 4: Scales</w:t>
      </w:r>
      <w:r w:rsidR="004652A0">
        <w:t xml:space="preserve"> (i)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5C7CD37B" w14:textId="6C91AEE1" w:rsidR="00DB596C" w:rsidRPr="00C500B8" w:rsidRDefault="00DB596C" w:rsidP="00DB596C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The following have been drawn according to certain scales. Using a standard ruler, ascertain the measurements.</w:t>
      </w:r>
    </w:p>
    <w:p w14:paraId="3BCA106B" w14:textId="77777777" w:rsidR="00DB596C" w:rsidRPr="00C500B8" w:rsidRDefault="00DB596C" w:rsidP="00DB596C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51E4A094" w14:textId="77777777" w:rsidR="00DB596C" w:rsidRPr="00690A56" w:rsidRDefault="00DB596C" w:rsidP="00DB596C">
      <w:pPr>
        <w:spacing w:before="0" w:after="0" w:line="240" w:lineRule="auto"/>
        <w:rPr>
          <w:rFonts w:eastAsia="Times New Roman"/>
          <w:b/>
          <w:bCs/>
          <w:sz w:val="32"/>
          <w:szCs w:val="32"/>
          <w:lang w:eastAsia="en-GB"/>
        </w:rPr>
      </w:pPr>
      <w:r w:rsidRPr="00690A56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1</w:t>
      </w:r>
    </w:p>
    <w:p w14:paraId="4C7B01F2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6067583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</w:rPr>
      </w:pPr>
    </w:p>
    <w:p w14:paraId="60D6D8D6" w14:textId="77777777" w:rsidR="007532D1" w:rsidRPr="00A53DF9" w:rsidRDefault="00B444A9" w:rsidP="00A53DF9">
      <w:pPr>
        <w:spacing w:before="0" w:after="0" w:line="240" w:lineRule="auto"/>
        <w:jc w:val="center"/>
        <w:rPr>
          <w:rFonts w:ascii="Times New Roman" w:eastAsia="Times New Roman" w:hAnsi="Times New Roman"/>
          <w:sz w:val="24"/>
        </w:rPr>
      </w:pPr>
      <w:r w:rsidRPr="00B444A9">
        <w:rPr>
          <w:rFonts w:ascii="Times New Roman" w:eastAsia="Times New Roman" w:hAnsi="Times New Roman"/>
          <w:noProof/>
          <w:sz w:val="24"/>
        </w:rPr>
        <w:object w:dxaOrig="10280" w:dyaOrig="7587" w14:anchorId="09269F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in;height:318.5pt;mso-width-percent:0;mso-height-percent:0;mso-width-percent:0;mso-height-percent:0" o:ole="">
            <v:imagedata r:id="rId10" o:title=""/>
          </v:shape>
          <o:OLEObject Type="Embed" ProgID="Flash.Movie" ShapeID="_x0000_i1025" DrawAspect="Content" ObjectID="_1824474387" r:id="rId11"/>
        </w:object>
      </w:r>
    </w:p>
    <w:p w14:paraId="2D497710" w14:textId="7F9C5357" w:rsidR="007532D1" w:rsidRDefault="007532D1" w:rsidP="00A53DF9">
      <w:pPr>
        <w:spacing w:before="0" w:after="0" w:line="240" w:lineRule="auto"/>
        <w:rPr>
          <w:rFonts w:eastAsia="Times New Roman"/>
          <w:color w:val="000000"/>
          <w:sz w:val="28"/>
          <w:szCs w:val="28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Determine the true measurements of sides A and B</w:t>
      </w:r>
    </w:p>
    <w:p w14:paraId="76697B2C" w14:textId="51211816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E5BD023" w14:textId="77777777" w:rsidR="00DB596C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47A7496F" w14:textId="7DA5D7FC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77B90A4D" w14:textId="77777777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2</w:t>
      </w:r>
    </w:p>
    <w:p w14:paraId="10CD2A28" w14:textId="77777777" w:rsidR="007532D1" w:rsidRPr="00A53DF9" w:rsidRDefault="007532D1" w:rsidP="00A53DF9">
      <w:pPr>
        <w:spacing w:before="0" w:after="24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="00B444A9" w:rsidRPr="00B444A9">
        <w:rPr>
          <w:rFonts w:ascii="Times New Roman" w:eastAsia="Times New Roman" w:hAnsi="Times New Roman"/>
          <w:noProof/>
          <w:sz w:val="24"/>
        </w:rPr>
        <w:object w:dxaOrig="10260" w:dyaOrig="7791" w14:anchorId="29B8A2E9">
          <v:shape id="_x0000_i1026" type="#_x0000_t75" alt="" style="width:6in;height:327.5pt;mso-width-percent:0;mso-height-percent:0;mso-width-percent:0;mso-height-percent:0" o:ole="">
            <v:imagedata r:id="rId12" o:title=""/>
          </v:shape>
          <o:OLEObject Type="Embed" ProgID="Flash.Movie" ShapeID="_x0000_i1026" DrawAspect="Content" ObjectID="_1824474388" r:id="rId13"/>
        </w:object>
      </w:r>
    </w:p>
    <w:p w14:paraId="29D6EF83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35AF4A29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0BCCB02" w14:textId="034CB6A5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Determine the lengths of sides A and B as they would relate in real life</w:t>
      </w:r>
    </w:p>
    <w:p w14:paraId="05C4C37A" w14:textId="310788F2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688BD830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7F1A478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6C3F732C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932482F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79080DCF" w14:textId="77777777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3</w:t>
      </w:r>
    </w:p>
    <w:p w14:paraId="4506BD21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E926971" w14:textId="77777777" w:rsidR="007532D1" w:rsidRPr="00A53DF9" w:rsidRDefault="00B444A9" w:rsidP="00A53DF9">
      <w:pPr>
        <w:spacing w:before="0" w:after="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B444A9">
        <w:rPr>
          <w:rFonts w:ascii="Times New Roman" w:eastAsia="Times New Roman" w:hAnsi="Times New Roman"/>
          <w:noProof/>
          <w:sz w:val="24"/>
        </w:rPr>
        <w:object w:dxaOrig="9912" w:dyaOrig="7643" w14:anchorId="2B4E88C2">
          <v:shape id="_x0000_i1027" type="#_x0000_t75" alt="" style="width:6in;height:333pt;mso-width-percent:0;mso-height-percent:0;mso-width-percent:0;mso-height-percent:0" o:ole="">
            <v:imagedata r:id="rId14" o:title=""/>
          </v:shape>
          <o:OLEObject Type="Embed" ProgID="Flash.Movie" ShapeID="_x0000_i1027" DrawAspect="Content" ObjectID="_1824474389" r:id="rId15"/>
        </w:object>
      </w:r>
    </w:p>
    <w:p w14:paraId="41E3CE58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B6FEBF2" w14:textId="091D7DD1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6FBB84EB" w14:textId="4B70737F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07E71BB1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481E1391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44E17958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18F8EC61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2090FCB0" w14:textId="77777777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4</w:t>
      </w:r>
    </w:p>
    <w:p w14:paraId="753AAF4C" w14:textId="77777777" w:rsidR="007532D1" w:rsidRPr="00A53DF9" w:rsidRDefault="007532D1" w:rsidP="00A53DF9">
      <w:pPr>
        <w:spacing w:before="0" w:after="24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="00B444A9" w:rsidRPr="00B444A9">
        <w:rPr>
          <w:rFonts w:ascii="Times New Roman" w:eastAsia="Times New Roman" w:hAnsi="Times New Roman"/>
          <w:noProof/>
          <w:sz w:val="24"/>
        </w:rPr>
        <w:object w:dxaOrig="13719" w:dyaOrig="4536" w14:anchorId="7EE13238">
          <v:shape id="_x0000_i1028" type="#_x0000_t75" alt="" style="width:431.5pt;height:142pt;mso-width-percent:0;mso-height-percent:0;mso-width-percent:0;mso-height-percent:0" o:ole="">
            <v:imagedata r:id="rId16" o:title=""/>
          </v:shape>
          <o:OLEObject Type="Embed" ProgID="Flash.Movie" ShapeID="_x0000_i1028" DrawAspect="Content" ObjectID="_1824474390" r:id="rId17"/>
        </w:object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6763DBC3" w14:textId="340BAE4C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7CF2AA11" w14:textId="58CA2966" w:rsidR="007532D1" w:rsidRDefault="007532D1" w:rsidP="00A53DF9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3800BFFD" w14:textId="77777777" w:rsidR="00474F67" w:rsidRDefault="00474F67" w:rsidP="00474F67">
      <w:pPr>
        <w:rPr>
          <w:rFonts w:cs="Arial"/>
          <w:szCs w:val="22"/>
        </w:rPr>
      </w:pPr>
    </w:p>
    <w:p w14:paraId="0FD21BD0" w14:textId="77777777" w:rsidR="006E1028" w:rsidRDefault="006E1028" w:rsidP="006E1028">
      <w:pPr>
        <w:pStyle w:val="Answer"/>
      </w:pPr>
    </w:p>
    <w:sectPr w:rsidR="006E1028" w:rsidSect="00F03E3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38F1C" w14:textId="77777777" w:rsidR="00227B9D" w:rsidRDefault="00227B9D">
      <w:pPr>
        <w:spacing w:before="0" w:after="0"/>
      </w:pPr>
      <w:r>
        <w:separator/>
      </w:r>
    </w:p>
  </w:endnote>
  <w:endnote w:type="continuationSeparator" w:id="0">
    <w:p w14:paraId="48B578F2" w14:textId="77777777" w:rsidR="00227B9D" w:rsidRDefault="00227B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26EBC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67E7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630C86" wp14:editId="6AE447AB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25B07D" w14:textId="0BED1D2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250AEA" w:rsidRPr="00250AE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DF0B042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630C8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" fillcolor="window" strokecolor="window" strokeweight=".5pt">
              <v:textbox>
                <w:txbxContent>
                  <w:p w14:paraId="7125B07D" w14:textId="0BED1D2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250AEA" w:rsidRPr="00250AEA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DF0B042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29E66E7" wp14:editId="21DE887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8F11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C9858" w14:textId="77777777" w:rsidR="00227B9D" w:rsidRDefault="00227B9D">
      <w:pPr>
        <w:spacing w:before="0" w:after="0"/>
      </w:pPr>
      <w:r>
        <w:separator/>
      </w:r>
    </w:p>
  </w:footnote>
  <w:footnote w:type="continuationSeparator" w:id="0">
    <w:p w14:paraId="29AC0E24" w14:textId="77777777" w:rsidR="00227B9D" w:rsidRDefault="00227B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2A30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CB7D" w14:textId="77777777" w:rsidR="00773B67" w:rsidRPr="00C60280" w:rsidRDefault="00773B67" w:rsidP="00773B67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2848" behindDoc="0" locked="0" layoutInCell="1" allowOverlap="1" wp14:anchorId="464979CC" wp14:editId="0BD26B1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406A3A40" w14:textId="77777777" w:rsidR="00773B67" w:rsidRPr="00F03E33" w:rsidRDefault="00773B67" w:rsidP="00773B6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22622A7E" wp14:editId="2B04E9E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05BCDF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3AC9DD43" w14:textId="0C6193B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993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539507">
    <w:abstractNumId w:val="4"/>
  </w:num>
  <w:num w:numId="2" w16cid:durableId="1850749664">
    <w:abstractNumId w:val="14"/>
  </w:num>
  <w:num w:numId="3" w16cid:durableId="1695499552">
    <w:abstractNumId w:val="21"/>
  </w:num>
  <w:num w:numId="4" w16cid:durableId="709721507">
    <w:abstractNumId w:val="16"/>
  </w:num>
  <w:num w:numId="5" w16cid:durableId="1478456245">
    <w:abstractNumId w:val="7"/>
  </w:num>
  <w:num w:numId="6" w16cid:durableId="384988760">
    <w:abstractNumId w:val="15"/>
  </w:num>
  <w:num w:numId="7" w16cid:durableId="1573390945">
    <w:abstractNumId w:val="7"/>
  </w:num>
  <w:num w:numId="8" w16cid:durableId="1456365095">
    <w:abstractNumId w:val="1"/>
  </w:num>
  <w:num w:numId="9" w16cid:durableId="481771269">
    <w:abstractNumId w:val="7"/>
    <w:lvlOverride w:ilvl="0">
      <w:startOverride w:val="1"/>
    </w:lvlOverride>
  </w:num>
  <w:num w:numId="10" w16cid:durableId="2130660164">
    <w:abstractNumId w:val="17"/>
  </w:num>
  <w:num w:numId="11" w16cid:durableId="2046982069">
    <w:abstractNumId w:val="13"/>
  </w:num>
  <w:num w:numId="12" w16cid:durableId="1353415184">
    <w:abstractNumId w:val="5"/>
  </w:num>
  <w:num w:numId="13" w16cid:durableId="2057000094">
    <w:abstractNumId w:val="12"/>
  </w:num>
  <w:num w:numId="14" w16cid:durableId="973486978">
    <w:abstractNumId w:val="18"/>
  </w:num>
  <w:num w:numId="15" w16cid:durableId="1916164927">
    <w:abstractNumId w:val="10"/>
  </w:num>
  <w:num w:numId="16" w16cid:durableId="1886796109">
    <w:abstractNumId w:val="6"/>
  </w:num>
  <w:num w:numId="17" w16cid:durableId="8483909">
    <w:abstractNumId w:val="23"/>
  </w:num>
  <w:num w:numId="18" w16cid:durableId="703097703">
    <w:abstractNumId w:val="24"/>
  </w:num>
  <w:num w:numId="19" w16cid:durableId="2106345250">
    <w:abstractNumId w:val="3"/>
  </w:num>
  <w:num w:numId="20" w16cid:durableId="296836591">
    <w:abstractNumId w:val="2"/>
  </w:num>
  <w:num w:numId="21" w16cid:durableId="2063476140">
    <w:abstractNumId w:val="8"/>
  </w:num>
  <w:num w:numId="22" w16cid:durableId="1336612182">
    <w:abstractNumId w:val="8"/>
    <w:lvlOverride w:ilvl="0">
      <w:startOverride w:val="1"/>
    </w:lvlOverride>
  </w:num>
  <w:num w:numId="23" w16cid:durableId="1736901554">
    <w:abstractNumId w:val="22"/>
  </w:num>
  <w:num w:numId="24" w16cid:durableId="441611006">
    <w:abstractNumId w:val="8"/>
    <w:lvlOverride w:ilvl="0">
      <w:startOverride w:val="1"/>
    </w:lvlOverride>
  </w:num>
  <w:num w:numId="25" w16cid:durableId="1587765147">
    <w:abstractNumId w:val="8"/>
    <w:lvlOverride w:ilvl="0">
      <w:startOverride w:val="1"/>
    </w:lvlOverride>
  </w:num>
  <w:num w:numId="26" w16cid:durableId="1185442818">
    <w:abstractNumId w:val="9"/>
  </w:num>
  <w:num w:numId="27" w16cid:durableId="1231844113">
    <w:abstractNumId w:val="19"/>
  </w:num>
  <w:num w:numId="28" w16cid:durableId="525026978">
    <w:abstractNumId w:val="8"/>
    <w:lvlOverride w:ilvl="0">
      <w:startOverride w:val="1"/>
    </w:lvlOverride>
  </w:num>
  <w:num w:numId="29" w16cid:durableId="1892109303">
    <w:abstractNumId w:val="20"/>
  </w:num>
  <w:num w:numId="30" w16cid:durableId="317460476">
    <w:abstractNumId w:val="8"/>
  </w:num>
  <w:num w:numId="31" w16cid:durableId="204030479">
    <w:abstractNumId w:val="8"/>
    <w:lvlOverride w:ilvl="0">
      <w:startOverride w:val="1"/>
    </w:lvlOverride>
  </w:num>
  <w:num w:numId="32" w16cid:durableId="637683974">
    <w:abstractNumId w:val="8"/>
    <w:lvlOverride w:ilvl="0">
      <w:startOverride w:val="1"/>
    </w:lvlOverride>
  </w:num>
  <w:num w:numId="33" w16cid:durableId="678972748">
    <w:abstractNumId w:val="0"/>
  </w:num>
  <w:num w:numId="34" w16cid:durableId="17336533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2D1"/>
    <w:rsid w:val="00002DC1"/>
    <w:rsid w:val="000033BD"/>
    <w:rsid w:val="000378D5"/>
    <w:rsid w:val="0007243A"/>
    <w:rsid w:val="00082C62"/>
    <w:rsid w:val="000B231F"/>
    <w:rsid w:val="000C1804"/>
    <w:rsid w:val="000E194B"/>
    <w:rsid w:val="00110217"/>
    <w:rsid w:val="0014489E"/>
    <w:rsid w:val="00152AC3"/>
    <w:rsid w:val="00156AF3"/>
    <w:rsid w:val="0019491D"/>
    <w:rsid w:val="001F74AD"/>
    <w:rsid w:val="00225EBF"/>
    <w:rsid w:val="00227B9D"/>
    <w:rsid w:val="00250AEA"/>
    <w:rsid w:val="002D07A8"/>
    <w:rsid w:val="003405EA"/>
    <w:rsid w:val="003916EC"/>
    <w:rsid w:val="003F7F14"/>
    <w:rsid w:val="00404B31"/>
    <w:rsid w:val="004652A0"/>
    <w:rsid w:val="00474F67"/>
    <w:rsid w:val="0048500D"/>
    <w:rsid w:val="00524E1B"/>
    <w:rsid w:val="006124C0"/>
    <w:rsid w:val="006135C0"/>
    <w:rsid w:val="006346A0"/>
    <w:rsid w:val="0064344C"/>
    <w:rsid w:val="006642FD"/>
    <w:rsid w:val="006807B0"/>
    <w:rsid w:val="00691B95"/>
    <w:rsid w:val="006B58D5"/>
    <w:rsid w:val="006B798A"/>
    <w:rsid w:val="006D3AA3"/>
    <w:rsid w:val="006D4994"/>
    <w:rsid w:val="006E1028"/>
    <w:rsid w:val="006E19C2"/>
    <w:rsid w:val="006F7BAF"/>
    <w:rsid w:val="007532D1"/>
    <w:rsid w:val="00773B67"/>
    <w:rsid w:val="00797FA7"/>
    <w:rsid w:val="008166EF"/>
    <w:rsid w:val="008C1F1C"/>
    <w:rsid w:val="008D47A6"/>
    <w:rsid w:val="008F6279"/>
    <w:rsid w:val="009975A0"/>
    <w:rsid w:val="009B5BF0"/>
    <w:rsid w:val="009C49A9"/>
    <w:rsid w:val="009C5C6E"/>
    <w:rsid w:val="009D6490"/>
    <w:rsid w:val="00A2454C"/>
    <w:rsid w:val="00AE245C"/>
    <w:rsid w:val="00B054EC"/>
    <w:rsid w:val="00B444A9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B596C"/>
    <w:rsid w:val="00DE29A8"/>
    <w:rsid w:val="00F03E33"/>
    <w:rsid w:val="00F15749"/>
    <w:rsid w:val="00F42A36"/>
    <w:rsid w:val="00F82617"/>
    <w:rsid w:val="00F967EC"/>
    <w:rsid w:val="00FD52DA"/>
    <w:rsid w:val="00FE637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2F3D0DF5"/>
  <w15:docId w15:val="{6D3D02E9-4AEA-44AC-A199-B0B54BE3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250AE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footer" Target="footer3.xml"/><Relationship Id="rId10" Type="http://schemas.openxmlformats.org/officeDocument/2006/relationships/image" Target="media/image1.w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476C5D-2D8F-4BEB-89B9-5F100A7292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F728E0-3134-4D62-924B-0C0BDAFC06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3BA50-13C1-428C-8C3B-714B32C51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5</TotalTime>
  <Pages>2</Pages>
  <Words>124</Words>
  <Characters>464</Characters>
  <Application>Microsoft Office Word</Application>
  <DocSecurity>0</DocSecurity>
  <Lines>30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11</cp:revision>
  <cp:lastPrinted>2013-05-15T12:05:00Z</cp:lastPrinted>
  <dcterms:created xsi:type="dcterms:W3CDTF">2021-06-11T13:42:00Z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